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E57027" w:rsidTr="00E1425D">
        <w:tc>
          <w:tcPr>
            <w:tcW w:w="4785" w:type="dxa"/>
          </w:tcPr>
          <w:p w:rsidR="00E57027" w:rsidRPr="00E1425D" w:rsidRDefault="00E57027" w:rsidP="00E1425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4786" w:type="dxa"/>
          </w:tcPr>
          <w:p w:rsidR="00E57027" w:rsidRPr="00E1425D" w:rsidRDefault="00E57027" w:rsidP="00E1425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ПРИЛОЖЕНИЕ</w:t>
            </w:r>
            <w:r w:rsidRPr="00E1425D">
              <w:t xml:space="preserve"> № 2</w:t>
            </w:r>
          </w:p>
          <w:p w:rsidR="00E57027" w:rsidRPr="00E1425D" w:rsidRDefault="00E57027" w:rsidP="00E142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425D">
              <w:t>к Административному регламенту Министерства труда и социального развития Республики Дагестан предоставления государственной</w:t>
            </w:r>
          </w:p>
          <w:p w:rsidR="00E57027" w:rsidRPr="008A3D5F" w:rsidRDefault="00E57027" w:rsidP="008A3D5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E1425D">
              <w:t xml:space="preserve">услуги по организации </w:t>
            </w:r>
            <w:r>
              <w:t>проведения оплачиваемых общественных работ</w:t>
            </w:r>
          </w:p>
        </w:tc>
      </w:tr>
    </w:tbl>
    <w:p w:rsidR="00E57027" w:rsidRDefault="00E57027" w:rsidP="004D7BC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57027" w:rsidRDefault="00E57027" w:rsidP="004D7BC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Образец</w:t>
      </w:r>
    </w:p>
    <w:p w:rsidR="00E57027" w:rsidRDefault="00E57027" w:rsidP="004D7BC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E57027" w:rsidTr="00815108">
        <w:tc>
          <w:tcPr>
            <w:tcW w:w="4785" w:type="dxa"/>
          </w:tcPr>
          <w:p w:rsidR="00E57027" w:rsidRPr="00815108" w:rsidRDefault="00E57027" w:rsidP="0081510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E57027" w:rsidRPr="00815108" w:rsidRDefault="00E57027" w:rsidP="0081510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15108">
              <w:t xml:space="preserve">Директору </w:t>
            </w:r>
          </w:p>
          <w:p w:rsidR="00E57027" w:rsidRPr="00815108" w:rsidRDefault="00E57027" w:rsidP="0081510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15108">
              <w:t xml:space="preserve">государственного казенного учреждения </w:t>
            </w:r>
          </w:p>
          <w:p w:rsidR="00E57027" w:rsidRPr="00815108" w:rsidRDefault="00E57027" w:rsidP="0081510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15108">
              <w:t>Республики Дагестан «Центр занятости населения в муниципальном образовании «</w:t>
            </w:r>
            <w:r w:rsidRPr="00815108">
              <w:rPr>
                <w:sz w:val="28"/>
                <w:szCs w:val="28"/>
              </w:rPr>
              <w:t>___________________________</w:t>
            </w:r>
            <w:r w:rsidRPr="00815108">
              <w:t>»</w:t>
            </w:r>
          </w:p>
          <w:p w:rsidR="00E57027" w:rsidRPr="00815108" w:rsidRDefault="00E57027" w:rsidP="00815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E57027" w:rsidRDefault="00E57027" w:rsidP="004D7BC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57027" w:rsidRDefault="00E57027" w:rsidP="004D7BC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57027" w:rsidRPr="00033D6E" w:rsidRDefault="00E57027" w:rsidP="001D151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8094"/>
      <w:bookmarkEnd w:id="0"/>
      <w:r w:rsidRPr="00033D6E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E57027" w:rsidRDefault="00E57027" w:rsidP="00F631A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1A0">
        <w:rPr>
          <w:rFonts w:ascii="Times New Roman" w:hAnsi="Times New Roman" w:cs="Times New Roman"/>
          <w:b/>
          <w:sz w:val="28"/>
          <w:szCs w:val="28"/>
        </w:rPr>
        <w:t>о предоставлении 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7027" w:rsidRPr="00F631A0" w:rsidRDefault="00E57027" w:rsidP="00F631A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1A0">
        <w:rPr>
          <w:rFonts w:ascii="Times New Roman" w:hAnsi="Times New Roman" w:cs="Times New Roman"/>
          <w:b/>
          <w:sz w:val="28"/>
          <w:szCs w:val="28"/>
        </w:rPr>
        <w:t>по</w:t>
      </w:r>
      <w:r w:rsidRPr="00D95E2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Pr="00F631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проведения оплачиваемых общественных работ</w:t>
      </w:r>
    </w:p>
    <w:p w:rsidR="00E57027" w:rsidRPr="00033D6E" w:rsidRDefault="00E57027" w:rsidP="004D7BC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57027" w:rsidRPr="00033D6E" w:rsidRDefault="00E57027" w:rsidP="004D7BC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57027" w:rsidRPr="00033D6E" w:rsidRDefault="00E57027" w:rsidP="001B68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33D6E">
        <w:rPr>
          <w:rFonts w:ascii="Times New Roman" w:hAnsi="Times New Roman" w:cs="Times New Roman"/>
          <w:sz w:val="28"/>
          <w:szCs w:val="28"/>
        </w:rPr>
        <w:t>Я, _______________________________________________________________</w:t>
      </w:r>
    </w:p>
    <w:p w:rsidR="00E57027" w:rsidRPr="00033D6E" w:rsidRDefault="00E57027" w:rsidP="006A10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33D6E">
        <w:rPr>
          <w:rFonts w:ascii="Times New Roman" w:hAnsi="Times New Roman" w:cs="Times New Roman"/>
          <w:sz w:val="28"/>
          <w:szCs w:val="28"/>
        </w:rPr>
        <w:t>фамилия, имя, отчество</w:t>
      </w:r>
    </w:p>
    <w:p w:rsidR="00E57027" w:rsidRPr="00033D6E" w:rsidRDefault="00E57027" w:rsidP="001B68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33D6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57027" w:rsidRPr="00033D6E" w:rsidRDefault="00E57027" w:rsidP="001B68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7027" w:rsidRPr="00033D6E" w:rsidRDefault="00E57027" w:rsidP="006A10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предоставить государственную услугу по </w:t>
      </w:r>
      <w:r w:rsidRPr="00033D6E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проведения оплачиваемых общественных работ.   </w:t>
      </w:r>
    </w:p>
    <w:p w:rsidR="00E57027" w:rsidRDefault="00E57027" w:rsidP="001B68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7027" w:rsidRDefault="00E57027" w:rsidP="001B68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</w:tblGrid>
      <w:tr w:rsidR="00E57027" w:rsidTr="00815108">
        <w:trPr>
          <w:trHeight w:val="536"/>
        </w:trPr>
        <w:tc>
          <w:tcPr>
            <w:tcW w:w="288" w:type="dxa"/>
            <w:vAlign w:val="center"/>
          </w:tcPr>
          <w:p w:rsidR="00E57027" w:rsidRPr="00815108" w:rsidRDefault="00E57027" w:rsidP="0081510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1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</w:tbl>
    <w:p w:rsidR="00E57027" w:rsidRPr="00033D6E" w:rsidRDefault="00E57027" w:rsidP="001B68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согласен на обработку моих персональных данных в соответствии с пунктом 4 части 1 статьи 6 Федерального закона от 27 июля 2006 года </w:t>
      </w:r>
      <w:r w:rsidRPr="00D95E2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152 – ФЗ «О персональных данных». </w:t>
      </w:r>
    </w:p>
    <w:p w:rsidR="00E57027" w:rsidRDefault="00E57027" w:rsidP="001B68D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57027" w:rsidRPr="00354203" w:rsidRDefault="00E57027" w:rsidP="001B68D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57027" w:rsidRPr="00033D6E" w:rsidRDefault="00E57027" w:rsidP="001B68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7027" w:rsidRDefault="00E57027" w:rsidP="001B68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7027" w:rsidRPr="00033D6E" w:rsidRDefault="00E57027" w:rsidP="001B68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33D6E">
        <w:rPr>
          <w:rFonts w:ascii="Times New Roman" w:hAnsi="Times New Roman" w:cs="Times New Roman"/>
          <w:sz w:val="28"/>
          <w:szCs w:val="28"/>
        </w:rPr>
        <w:t>"__" ____________ 20__ г.     ____________________________________</w:t>
      </w:r>
    </w:p>
    <w:p w:rsidR="00E57027" w:rsidRPr="00033D6E" w:rsidRDefault="00E57027" w:rsidP="001B68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033D6E">
        <w:rPr>
          <w:rFonts w:ascii="Times New Roman" w:hAnsi="Times New Roman" w:cs="Times New Roman"/>
          <w:sz w:val="28"/>
          <w:szCs w:val="28"/>
        </w:rPr>
        <w:t>подпись гражданина</w:t>
      </w:r>
    </w:p>
    <w:p w:rsidR="00E57027" w:rsidRPr="001D1512" w:rsidRDefault="00E5702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E57027" w:rsidRPr="001D1512" w:rsidSect="00223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3BFD"/>
    <w:rsid w:val="000277BF"/>
    <w:rsid w:val="00033D6E"/>
    <w:rsid w:val="000C7E1F"/>
    <w:rsid w:val="001019B8"/>
    <w:rsid w:val="001B68D7"/>
    <w:rsid w:val="001C4B05"/>
    <w:rsid w:val="001C7B01"/>
    <w:rsid w:val="001D1512"/>
    <w:rsid w:val="001E5E3A"/>
    <w:rsid w:val="00202755"/>
    <w:rsid w:val="002232A5"/>
    <w:rsid w:val="00267A6F"/>
    <w:rsid w:val="002A4035"/>
    <w:rsid w:val="00354203"/>
    <w:rsid w:val="00355A45"/>
    <w:rsid w:val="00371160"/>
    <w:rsid w:val="003D07D6"/>
    <w:rsid w:val="00400080"/>
    <w:rsid w:val="004537DF"/>
    <w:rsid w:val="004A0273"/>
    <w:rsid w:val="004A501D"/>
    <w:rsid w:val="004B1963"/>
    <w:rsid w:val="004D236B"/>
    <w:rsid w:val="004D7BC7"/>
    <w:rsid w:val="00556003"/>
    <w:rsid w:val="0057065C"/>
    <w:rsid w:val="005727A9"/>
    <w:rsid w:val="005948AA"/>
    <w:rsid w:val="005A7265"/>
    <w:rsid w:val="005D38EF"/>
    <w:rsid w:val="00627D7B"/>
    <w:rsid w:val="006A10BF"/>
    <w:rsid w:val="006D5F15"/>
    <w:rsid w:val="0073329E"/>
    <w:rsid w:val="0073333C"/>
    <w:rsid w:val="00811E63"/>
    <w:rsid w:val="00815108"/>
    <w:rsid w:val="00835B10"/>
    <w:rsid w:val="00852F3D"/>
    <w:rsid w:val="00856C62"/>
    <w:rsid w:val="008A3D5F"/>
    <w:rsid w:val="0090760A"/>
    <w:rsid w:val="009742BC"/>
    <w:rsid w:val="00977534"/>
    <w:rsid w:val="0098002A"/>
    <w:rsid w:val="00996081"/>
    <w:rsid w:val="009B1841"/>
    <w:rsid w:val="00A42335"/>
    <w:rsid w:val="00A50AA7"/>
    <w:rsid w:val="00AB0D86"/>
    <w:rsid w:val="00B23BFD"/>
    <w:rsid w:val="00B76FC0"/>
    <w:rsid w:val="00BD47DE"/>
    <w:rsid w:val="00C7400A"/>
    <w:rsid w:val="00C91D5F"/>
    <w:rsid w:val="00C948AE"/>
    <w:rsid w:val="00CC6301"/>
    <w:rsid w:val="00CD3A7A"/>
    <w:rsid w:val="00CE31CE"/>
    <w:rsid w:val="00D51992"/>
    <w:rsid w:val="00D95E2A"/>
    <w:rsid w:val="00DF5238"/>
    <w:rsid w:val="00E03D5E"/>
    <w:rsid w:val="00E12959"/>
    <w:rsid w:val="00E1425D"/>
    <w:rsid w:val="00E348CE"/>
    <w:rsid w:val="00E57027"/>
    <w:rsid w:val="00E67510"/>
    <w:rsid w:val="00E718A5"/>
    <w:rsid w:val="00EA45B1"/>
    <w:rsid w:val="00EC38CB"/>
    <w:rsid w:val="00ED3754"/>
    <w:rsid w:val="00F1277C"/>
    <w:rsid w:val="00F631A0"/>
    <w:rsid w:val="00F90583"/>
    <w:rsid w:val="00FE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BC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7BC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D15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77BF"/>
    <w:rPr>
      <w:rFonts w:ascii="Times New Roman" w:hAnsi="Times New Roman" w:cs="Times New Roman"/>
      <w:sz w:val="2"/>
    </w:rPr>
  </w:style>
  <w:style w:type="paragraph" w:customStyle="1" w:styleId="a">
    <w:name w:val="Знак Знак Знак Знак Знак Знак"/>
    <w:basedOn w:val="Normal"/>
    <w:uiPriority w:val="99"/>
    <w:rsid w:val="004A0273"/>
    <w:pPr>
      <w:widowControl w:val="0"/>
      <w:spacing w:after="160" w:line="240" w:lineRule="exact"/>
    </w:pPr>
    <w:rPr>
      <w:rFonts w:ascii="Verdana" w:eastAsia="Calibri" w:hAnsi="Verdana" w:cs="Verdana"/>
      <w:lang w:val="en-US" w:eastAsia="en-US"/>
    </w:rPr>
  </w:style>
  <w:style w:type="table" w:styleId="TableGrid">
    <w:name w:val="Table Grid"/>
    <w:basedOn w:val="TableNormal"/>
    <w:uiPriority w:val="99"/>
    <w:locked/>
    <w:rsid w:val="0055600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198</TotalTime>
  <Pages>1</Pages>
  <Words>162</Words>
  <Characters>927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2013-07-22T12:28:00Z</cp:lastPrinted>
  <dcterms:created xsi:type="dcterms:W3CDTF">2013-06-10T19:01:00Z</dcterms:created>
  <dcterms:modified xsi:type="dcterms:W3CDTF">2013-07-29T06:18:00Z</dcterms:modified>
</cp:coreProperties>
</file>